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016E6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FDB3146" w14:textId="4A339A26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rape of </w:t>
      </w:r>
      <w:r>
        <w:rPr>
          <w:rFonts w:ascii="Times New Roman" w:hAnsi="Times New Roman" w:cs="Times New Roman"/>
          <w:sz w:val="24"/>
          <w:szCs w:val="24"/>
        </w:rPr>
        <w:t>Arundel.</w:t>
      </w:r>
    </w:p>
    <w:p w14:paraId="06FE1B5B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C37A1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9EFB36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3D180F00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Sussex.</w:t>
      </w:r>
    </w:p>
    <w:p w14:paraId="5F04384F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3FF10937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FB46A5" w14:textId="77777777" w:rsidR="00D80D2D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D1DC3D" w14:textId="77777777" w:rsidR="00D80D2D" w:rsidRPr="00680D2B" w:rsidRDefault="00D80D2D" w:rsidP="00D80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2C0D1A0B" w14:textId="03FB0820" w:rsidR="00BA00AB" w:rsidRPr="00D80D2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80D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76B2" w14:textId="77777777" w:rsidR="00D80D2D" w:rsidRDefault="00D80D2D" w:rsidP="009139A6">
      <w:r>
        <w:separator/>
      </w:r>
    </w:p>
  </w:endnote>
  <w:endnote w:type="continuationSeparator" w:id="0">
    <w:p w14:paraId="1E815E9A" w14:textId="77777777" w:rsidR="00D80D2D" w:rsidRDefault="00D80D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22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386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999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CEE3E" w14:textId="77777777" w:rsidR="00D80D2D" w:rsidRDefault="00D80D2D" w:rsidP="009139A6">
      <w:r>
        <w:separator/>
      </w:r>
    </w:p>
  </w:footnote>
  <w:footnote w:type="continuationSeparator" w:id="0">
    <w:p w14:paraId="309F9126" w14:textId="77777777" w:rsidR="00D80D2D" w:rsidRDefault="00D80D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A5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630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79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2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0D2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2D9CD"/>
  <w15:chartTrackingRefBased/>
  <w15:docId w15:val="{9BFE1B6E-1E94-45D8-A834-C551ACFE9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2021-05-03T10:22:00Z</dcterms:created>
  <dcterms:modified xsi:type="dcterms:W3CDTF">2021-05-03T10:24:00Z</dcterms:modified>
</cp:coreProperties>
</file>